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reifachsporthalle Oberbruch/ Elektroinstall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anierung Dreifachsporthalle Oberbruch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